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19B" w:rsidRPr="001106C0" w:rsidRDefault="0061419B" w:rsidP="00386227">
      <w:pPr>
        <w:pStyle w:val="NoSpacing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2015</w:t>
      </w:r>
      <w:r w:rsidRPr="001106C0">
        <w:rPr>
          <w:rFonts w:ascii="Times New Roman" w:hAnsi="Times New Roman"/>
          <w:b/>
        </w:rPr>
        <w:t>-201</w:t>
      </w:r>
      <w:r>
        <w:rPr>
          <w:rFonts w:ascii="Times New Roman" w:hAnsi="Times New Roman"/>
          <w:b/>
        </w:rPr>
        <w:t>6</w:t>
      </w:r>
      <w:r w:rsidRPr="001106C0">
        <w:rPr>
          <w:rFonts w:ascii="Times New Roman" w:hAnsi="Times New Roman"/>
          <w:b/>
        </w:rPr>
        <w:t xml:space="preserve"> EĞİTİM-ÖĞRETİM YILI </w:t>
      </w:r>
      <w:r>
        <w:rPr>
          <w:rFonts w:ascii="Times New Roman" w:hAnsi="Times New Roman"/>
          <w:b/>
        </w:rPr>
        <w:t>……………..</w:t>
      </w:r>
      <w:r w:rsidRPr="001106C0">
        <w:rPr>
          <w:rFonts w:ascii="Times New Roman" w:hAnsi="Times New Roman"/>
          <w:b/>
        </w:rPr>
        <w:t xml:space="preserve"> ORTAOKULU</w:t>
      </w:r>
    </w:p>
    <w:p w:rsidR="0061419B" w:rsidRPr="001106C0" w:rsidRDefault="0061419B" w:rsidP="00386227">
      <w:pPr>
        <w:pStyle w:val="NoSpacing"/>
        <w:jc w:val="center"/>
        <w:rPr>
          <w:rFonts w:ascii="Times New Roman" w:hAnsi="Times New Roman"/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7" o:spid="_x0000_s1026" type="#_x0000_t75" style="position:absolute;left:0;text-align:left;margin-left:305.3pt;margin-top:23.3pt;width:162.7pt;height:140.25pt;z-index:-251662848;visibility:visible">
            <v:imagedata r:id="rId7" o:title=""/>
            <w10:wrap type="square"/>
          </v:shape>
        </w:pict>
      </w:r>
      <w:r>
        <w:rPr>
          <w:rFonts w:ascii="Times New Roman" w:hAnsi="Times New Roman"/>
          <w:b/>
        </w:rPr>
        <w:t>7</w:t>
      </w:r>
      <w:r w:rsidRPr="001106C0">
        <w:rPr>
          <w:rFonts w:ascii="Times New Roman" w:hAnsi="Times New Roman"/>
          <w:b/>
        </w:rPr>
        <w:t xml:space="preserve">. SINIF </w:t>
      </w:r>
      <w:r>
        <w:rPr>
          <w:rFonts w:ascii="Times New Roman" w:hAnsi="Times New Roman"/>
          <w:b/>
        </w:rPr>
        <w:t>BİLİM UYGULAMA DERSİ 2. DÖNEM 2</w:t>
      </w:r>
      <w:r w:rsidRPr="001106C0">
        <w:rPr>
          <w:rFonts w:ascii="Times New Roman" w:hAnsi="Times New Roman"/>
          <w:b/>
        </w:rPr>
        <w:t>. YAZILI YOKLAMA</w:t>
      </w:r>
    </w:p>
    <w:p w:rsidR="0061419B" w:rsidRPr="001106C0" w:rsidRDefault="0061419B" w:rsidP="00386227">
      <w:pPr>
        <w:pStyle w:val="NoSpacing"/>
        <w:rPr>
          <w:rFonts w:ascii="Times New Roman" w:hAnsi="Times New Roman"/>
        </w:rPr>
        <w:sectPr w:rsidR="0061419B" w:rsidRPr="001106C0" w:rsidSect="00DE3477">
          <w:pgSz w:w="11906" w:h="16838"/>
          <w:pgMar w:top="284" w:right="284" w:bottom="284" w:left="284" w:header="709" w:footer="709" w:gutter="0"/>
          <w:cols w:sep="1" w:space="709"/>
          <w:docGrid w:linePitch="360"/>
        </w:sectPr>
      </w:pPr>
    </w:p>
    <w:p w:rsidR="0061419B" w:rsidRDefault="0061419B" w:rsidP="00605DC0">
      <w:pPr>
        <w:pStyle w:val="NoSpacing"/>
        <w:rPr>
          <w:rFonts w:ascii="Times New Roman" w:hAnsi="Times New Roman"/>
        </w:rPr>
      </w:pPr>
      <w:r w:rsidRPr="001106C0">
        <w:rPr>
          <w:rFonts w:ascii="Times New Roman" w:hAnsi="Times New Roman"/>
        </w:rPr>
        <w:t>Adı:                                Soyadı</w:t>
      </w:r>
      <w:r>
        <w:rPr>
          <w:rFonts w:ascii="Times New Roman" w:hAnsi="Times New Roman"/>
        </w:rPr>
        <w:t xml:space="preserve">:                           </w:t>
      </w:r>
      <w:r w:rsidRPr="001106C0">
        <w:rPr>
          <w:rFonts w:ascii="Times New Roman" w:hAnsi="Times New Roman"/>
        </w:rPr>
        <w:t>Sınıfı:</w:t>
      </w:r>
      <w:r>
        <w:rPr>
          <w:rFonts w:ascii="Times New Roman" w:hAnsi="Times New Roman"/>
        </w:rPr>
        <w:t xml:space="preserve">        No:</w:t>
      </w:r>
    </w:p>
    <w:p w:rsidR="0061419B" w:rsidRDefault="0061419B" w:rsidP="00A346F0">
      <w:pPr>
        <w:autoSpaceDE w:val="0"/>
        <w:autoSpaceDN w:val="0"/>
        <w:adjustRightInd w:val="0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61419B" w:rsidP="00A346F0">
      <w:pPr>
        <w:autoSpaceDE w:val="0"/>
        <w:autoSpaceDN w:val="0"/>
        <w:adjustRightInd w:val="0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61419B" w:rsidP="007A695C">
      <w:pPr>
        <w:pStyle w:val="NoSpacing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  <w:r>
        <w:rPr>
          <w:noProof/>
        </w:rPr>
        <w:pict>
          <v:shape id="Resim 15" o:spid="_x0000_s1027" type="#_x0000_t75" style="position:absolute;margin-left:7.55pt;margin-top:.55pt;width:227.25pt;height:152.6pt;z-index:-251668992;visibility:visible">
            <v:imagedata r:id="rId8" o:title=""/>
          </v:shape>
        </w:pict>
      </w:r>
      <w:r>
        <w:rPr>
          <w:rFonts w:ascii="Times New Roman" w:hAnsi="Times New Roman"/>
          <w:b/>
        </w:rPr>
        <w:t>1.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  <w:sectPr w:rsidR="0061419B" w:rsidSect="00DE3477">
          <w:type w:val="continuous"/>
          <w:pgSz w:w="11906" w:h="16838"/>
          <w:pgMar w:top="284" w:right="284" w:bottom="284" w:left="284" w:header="709" w:footer="709" w:gutter="0"/>
          <w:cols w:num="2" w:sep="1" w:space="709"/>
          <w:docGrid w:linePitch="360"/>
        </w:sect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0" o:spid="_x0000_s1028" type="#_x0000_t75" style="position:absolute;margin-left:95.3pt;margin-top:10.05pt;width:159pt;height:118.75pt;z-index:-251666944;visibility:visible">
            <v:imagedata r:id="rId9" o:title=""/>
            <w10:wrap type="square"/>
          </v:shape>
        </w:pict>
      </w:r>
      <w:r>
        <w:rPr>
          <w:rFonts w:ascii="Times New Roman" w:hAnsi="Times New Roman"/>
          <w:b/>
        </w:rPr>
        <w:t>2.  Şekilde su tesisatında numaralandırılmış kısımlar bir elektrik devresinde hangi devre elemanlarına benzetilmiştir?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3. Ampullerin parlaklığını azdan çoğa doğru sıralayınız.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1" o:spid="_x0000_s1029" type="#_x0000_t75" style="position:absolute;margin-left:0;margin-top:1.1pt;width:276.75pt;height:67.5pt;z-index:-251665920;visibility:visible;mso-position-horizontal:left;mso-position-horizontal-relative:margin">
            <v:imagedata r:id="rId10" o:title=""/>
            <w10:wrap anchorx="margin"/>
          </v:shape>
        </w:pic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………………………………………………………………….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3" o:spid="_x0000_s1030" type="#_x0000_t75" style="position:absolute;margin-left:107.75pt;margin-top:.85pt;width:147.75pt;height:89.7pt;z-index:-251664896;visibility:visible;mso-position-horizontal:right">
            <v:imagedata r:id="rId11" o:title=""/>
            <w10:wrap type="square"/>
          </v:shape>
        </w:pict>
      </w:r>
      <w:r>
        <w:rPr>
          <w:rFonts w:ascii="Times New Roman" w:hAnsi="Times New Roman"/>
          <w:b/>
        </w:rPr>
        <w:t>4. A ampermetresinde okunan değer 20 amper olduğuna göre A</w:t>
      </w:r>
      <w:r w:rsidRPr="00201867">
        <w:rPr>
          <w:rFonts w:ascii="Times New Roman" w:hAnsi="Times New Roman"/>
          <w:b/>
          <w:vertAlign w:val="subscript"/>
        </w:rPr>
        <w:t>1</w:t>
      </w:r>
      <w:r>
        <w:rPr>
          <w:rFonts w:ascii="Times New Roman" w:hAnsi="Times New Roman"/>
          <w:b/>
        </w:rPr>
        <w:t>, A</w:t>
      </w:r>
      <w:r w:rsidRPr="00201867">
        <w:rPr>
          <w:rFonts w:ascii="Times New Roman" w:hAnsi="Times New Roman"/>
          <w:b/>
          <w:vertAlign w:val="subscript"/>
        </w:rPr>
        <w:t>2</w:t>
      </w:r>
      <w:r>
        <w:rPr>
          <w:rFonts w:ascii="Times New Roman" w:hAnsi="Times New Roman"/>
          <w:b/>
        </w:rPr>
        <w:t>, A</w:t>
      </w:r>
      <w:r w:rsidRPr="00201867">
        <w:rPr>
          <w:rFonts w:ascii="Times New Roman" w:hAnsi="Times New Roman"/>
          <w:b/>
          <w:vertAlign w:val="subscript"/>
        </w:rPr>
        <w:t>3</w:t>
      </w:r>
      <w:r>
        <w:rPr>
          <w:rFonts w:ascii="Times New Roman" w:hAnsi="Times New Roman"/>
          <w:b/>
        </w:rPr>
        <w:t xml:space="preserve"> ampermetrelerinde okunan değerleri bulunuz.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17" o:spid="_x0000_s1031" type="#_x0000_t75" style="position:absolute;margin-left:60.05pt;margin-top:4.85pt;width:213.95pt;height:88.25pt;z-index:-251667968;visibility:visible">
            <v:imagedata r:id="rId12" o:title=""/>
            <w10:wrap type="square"/>
          </v:shape>
        </w:pict>
      </w:r>
    </w:p>
    <w:p w:rsidR="0061419B" w:rsidRDefault="0061419B" w:rsidP="00DE3477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5.</w:t>
      </w:r>
      <w:r w:rsidRPr="00DE3477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Merkezi sinir sistemi yapılarını yazınız.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5" o:spid="_x0000_s1032" type="#_x0000_t75" style="position:absolute;margin-left:15.8pt;margin-top:12.1pt;width:243.85pt;height:117pt;z-index:-251663872;visibility:visible">
            <v:imagedata r:id="rId13" o:title=""/>
          </v:shape>
        </w:pic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6.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Yukarıda verilen canlıların habitatlarını yazınız.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Cvp: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7. </w:t>
      </w:r>
      <w:r w:rsidRPr="00DE3477">
        <w:rPr>
          <w:rFonts w:ascii="Times New Roman" w:hAnsi="Times New Roman"/>
          <w:b/>
        </w:rPr>
        <w:t>Radyometrelerin dönme hızlarını karşılaştırınız.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8" o:spid="_x0000_s1033" type="#_x0000_t75" style="position:absolute;margin-left:20.65pt;margin-top:1.1pt;width:216.75pt;height:84.25pt;z-index:-251661824;visibility:visible">
            <v:imagedata r:id="rId14" o:title=""/>
          </v:shape>
        </w:pict>
      </w:r>
      <w:r>
        <w:rPr>
          <w:rFonts w:ascii="Times New Roman" w:hAnsi="Times New Roman"/>
          <w:b/>
        </w:rPr>
        <w:t xml:space="preserve">8. 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………………………</w:t>
      </w:r>
      <w:r>
        <w:rPr>
          <w:rFonts w:ascii="Times New Roman" w:hAnsi="Times New Roman"/>
          <w:b/>
        </w:rPr>
        <w:tab/>
        <w:t>………………………….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29" o:spid="_x0000_s1034" type="#_x0000_t75" style="position:absolute;margin-left:34.15pt;margin-top:.35pt;width:220.5pt;height:86.25pt;z-index:-251660800;visibility:visible">
            <v:imagedata r:id="rId15" o:title=""/>
          </v:shape>
        </w:pic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………………………</w:t>
      </w:r>
      <w:r>
        <w:rPr>
          <w:rFonts w:ascii="Times New Roman" w:hAnsi="Times New Roman"/>
          <w:b/>
        </w:rPr>
        <w:tab/>
        <w:t>………………………….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Enerji dönüşümlerini yazınız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Picture 4" o:spid="_x0000_s1035" type="#_x0000_t75" style="position:absolute;margin-left:115.7pt;margin-top:1.1pt;width:155.7pt;height:89.95pt;z-index:-251659776;visibility:visible;mso-position-horizontal:right">
            <v:imagedata r:id="rId16" o:title="" cropleft="799f" cropright="25554f"/>
            <w10:wrap type="square"/>
          </v:shape>
        </w:pict>
      </w:r>
      <w:r>
        <w:rPr>
          <w:rFonts w:ascii="Times New Roman" w:hAnsi="Times New Roman"/>
          <w:b/>
        </w:rPr>
        <w:t>9.</w:t>
      </w:r>
      <w:r w:rsidRPr="0066369A">
        <w:rPr>
          <w:noProof/>
        </w:rPr>
        <w:t xml:space="preserve"> </w:t>
      </w:r>
      <w:r>
        <w:rPr>
          <w:rFonts w:ascii="Times New Roman" w:hAnsi="Times New Roman"/>
          <w:b/>
        </w:rPr>
        <w:t xml:space="preserve">1. </w:t>
      </w:r>
      <w:r w:rsidRPr="0058269A">
        <w:rPr>
          <w:rFonts w:ascii="Times New Roman" w:hAnsi="Times New Roman"/>
        </w:rPr>
        <w:t>Işıkları yeryüzünden kesintisiz görülür.</w:t>
      </w:r>
    </w:p>
    <w:p w:rsidR="0061419B" w:rsidRPr="0058269A" w:rsidRDefault="0061419B" w:rsidP="0090225D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2. </w:t>
      </w:r>
      <w:r w:rsidRPr="0058269A">
        <w:rPr>
          <w:rFonts w:ascii="Times New Roman" w:hAnsi="Times New Roman"/>
        </w:rPr>
        <w:t>Şekli küreseldir.</w:t>
      </w:r>
    </w:p>
    <w:p w:rsidR="0061419B" w:rsidRPr="0058269A" w:rsidRDefault="0061419B" w:rsidP="0090225D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3. </w:t>
      </w:r>
      <w:r w:rsidRPr="0058269A">
        <w:rPr>
          <w:rFonts w:ascii="Times New Roman" w:hAnsi="Times New Roman"/>
        </w:rPr>
        <w:t>Soğuktur.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4. </w:t>
      </w:r>
      <w:r w:rsidRPr="0058269A">
        <w:rPr>
          <w:rFonts w:ascii="Times New Roman" w:hAnsi="Times New Roman"/>
        </w:rPr>
        <w:t>Isı ve ışık kaynağıdır.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5. </w:t>
      </w:r>
      <w:r w:rsidRPr="0058269A">
        <w:rPr>
          <w:rFonts w:ascii="Times New Roman" w:hAnsi="Times New Roman"/>
        </w:rPr>
        <w:t>Yeryüzünden yanıp sönen ışık noktaları olarak görünür.</w:t>
      </w:r>
    </w:p>
    <w:p w:rsidR="0061419B" w:rsidRDefault="0061419B" w:rsidP="0090225D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6. </w:t>
      </w:r>
      <w:r w:rsidRPr="0058269A">
        <w:rPr>
          <w:rFonts w:ascii="Times New Roman" w:hAnsi="Times New Roman"/>
        </w:rPr>
        <w:t>Gökyüzünde bulundukları konumları zamanla değişir.</w:t>
      </w:r>
    </w:p>
    <w:p w:rsidR="0061419B" w:rsidRPr="0058269A" w:rsidRDefault="0061419B" w:rsidP="0090225D">
      <w:pPr>
        <w:pStyle w:val="NoSpacing"/>
        <w:rPr>
          <w:rFonts w:ascii="Times New Roman" w:hAnsi="Times New Roman"/>
          <w:b/>
        </w:rPr>
      </w:pPr>
      <w:r w:rsidRPr="0058269A">
        <w:rPr>
          <w:rFonts w:ascii="Times New Roman" w:hAnsi="Times New Roman"/>
          <w:b/>
        </w:rPr>
        <w:t>Numaralandırılarak verilen özellikleri venn şemasına yerleştiriniz.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49" o:spid="_x0000_s1036" type="#_x0000_t75" style="position:absolute;margin-left:117.4pt;margin-top:11.85pt;width:133.5pt;height:78.4pt;z-index:-251651584;visibility:visible">
            <v:imagedata r:id="rId17" o:title=""/>
            <w10:wrap type="square"/>
          </v:shape>
        </w:pic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 Yan</w:t>
      </w:r>
      <w:bookmarkStart w:id="0" w:name="_GoBack"/>
      <w:bookmarkEnd w:id="0"/>
      <w:r>
        <w:rPr>
          <w:rFonts w:ascii="Times New Roman" w:hAnsi="Times New Roman"/>
          <w:b/>
        </w:rPr>
        <w:t>daki devre şemasında anahtar kapatıldığında hangi lambalar söner? Açıklayınız.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Pr="00D6115A" w:rsidRDefault="0061419B" w:rsidP="00D6115A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group id="Grup 44" o:spid="_x0000_s1037" style="position:absolute;margin-left:373.55pt;margin-top:8.15pt;width:191.25pt;height:56.25pt;z-index:-251648512;mso-position-horizontal-relative:margin" coordsize="29527,11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">
            <v:shape id="Resim 41" o:spid="_x0000_s1038" type="#_x0000_t75" style="position:absolute;width:10382;height:11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">
              <v:imagedata r:id="rId18" o:title=""/>
              <v:path arrowok="t"/>
            </v:shape>
            <v:shape id="Resim 42" o:spid="_x0000_s1039" type="#_x0000_t75" style="position:absolute;left:10001;top:95;width:9715;height:108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">
              <v:imagedata r:id="rId19" o:title=""/>
              <v:path arrowok="t"/>
            </v:shape>
            <v:shape id="Resim 43" o:spid="_x0000_s1040" type="#_x0000_t75" style="position:absolute;left:19907;top:95;width:9620;height:112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">
              <v:imagedata r:id="rId20" o:title=""/>
              <v:path arrowok="t"/>
            </v:shape>
            <w10:wrap type="square" anchorx="margin"/>
          </v:group>
        </w:pict>
      </w:r>
      <w:r>
        <w:rPr>
          <w:rFonts w:ascii="Times New Roman" w:hAnsi="Times New Roman"/>
          <w:b/>
        </w:rPr>
        <w:t>11.</w:t>
      </w:r>
      <w:r w:rsidRPr="00D6115A">
        <w:rPr>
          <w:rFonts w:ascii="Times New Roman" w:hAnsi="Times New Roman"/>
          <w:b/>
          <w:noProof/>
        </w:rPr>
        <w:t xml:space="preserve"> </w:t>
      </w:r>
      <w:r w:rsidRPr="00D6115A">
        <w:rPr>
          <w:rFonts w:ascii="Times New Roman" w:hAnsi="Times New Roman"/>
          <w:b/>
        </w:rPr>
        <w:t>Yandaki çözeltileri en seyreltikten en derişiğe sıralayınız.</w:t>
      </w:r>
    </w:p>
    <w:p w:rsidR="0061419B" w:rsidRPr="00D6115A" w:rsidRDefault="0061419B" w:rsidP="0090225D">
      <w:pPr>
        <w:pStyle w:val="NoSpacing"/>
        <w:rPr>
          <w:rFonts w:ascii="Times New Roman" w:hAnsi="Times New Roman"/>
        </w:rPr>
      </w:pPr>
      <w:r w:rsidRPr="00D6115A">
        <w:rPr>
          <w:rFonts w:ascii="Times New Roman" w:hAnsi="Times New Roman"/>
        </w:rPr>
        <w:t>Cvp: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30" o:spid="_x0000_s1041" type="#_x0000_t75" style="position:absolute;margin-left:6.05pt;margin-top:.8pt;width:220.5pt;height:188.75pt;z-index:-251658752;visibility:visible">
            <v:imagedata r:id="rId21" o:title=""/>
          </v:shape>
        </w:pict>
      </w:r>
      <w:r>
        <w:rPr>
          <w:rFonts w:ascii="Times New Roman" w:hAnsi="Times New Roman"/>
          <w:b/>
        </w:rPr>
        <w:t xml:space="preserve">12. 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Yukarıda verilen canlılar arasında bir besin ağı oluşturalım. Oklarla çizerek gösterin. Canlıları kullanarak bir besin zinciri yazın.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…………………………………………………………………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13. Aşağıdaki tabloda verilen gök cisimlerinin ilişkili olduğu kavrama ait sütunu “X” ile işaretleyin.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33" o:spid="_x0000_s1042" type="#_x0000_t75" style="position:absolute;margin-left:16.55pt;margin-top:.75pt;width:199.5pt;height:286.4pt;z-index:-251657728;visibility:visible">
            <v:imagedata r:id="rId22" o:title=""/>
          </v:shape>
        </w:pict>
      </w:r>
      <w:r>
        <w:rPr>
          <w:rFonts w:ascii="Times New Roman" w:hAnsi="Times New Roman"/>
          <w:b/>
        </w:rPr>
        <w:t xml:space="preserve">    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35" o:spid="_x0000_s1043" type="#_x0000_t75" style="position:absolute;margin-left:225.5pt;margin-top:1.85pt;width:265.5pt;height:97.5pt;z-index:-251656704;visibility:visible;mso-position-horizontal:right">
            <v:imagedata r:id="rId23" o:title=""/>
          </v:shape>
        </w:pict>
      </w:r>
      <w:r>
        <w:rPr>
          <w:rFonts w:ascii="Times New Roman" w:hAnsi="Times New Roman"/>
          <w:b/>
        </w:rPr>
        <w:t>14. Güneş sistemindeki gezegenleri küçükten büyüğe doğru sıralayınız.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40" o:spid="_x0000_s1044" type="#_x0000_t75" style="position:absolute;margin-left:90.5pt;margin-top:8.95pt;width:130.5pt;height:66.75pt;z-index:-251649536;visibility:visible;mso-position-horizontal:right">
            <v:imagedata r:id="rId24" o:title=""/>
            <w10:wrap type="square"/>
          </v:shape>
        </w:pict>
      </w:r>
    </w:p>
    <w:p w:rsidR="0061419B" w:rsidRPr="00D6115A" w:rsidRDefault="0061419B" w:rsidP="00D6115A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15. </w:t>
      </w:r>
      <w:r w:rsidRPr="00D6115A">
        <w:rPr>
          <w:rFonts w:ascii="Times New Roman" w:hAnsi="Times New Roman"/>
          <w:b/>
        </w:rPr>
        <w:t xml:space="preserve">Aynı ağırlığa sahip ördek ve tavuktan hangisi bataklık </w:t>
      </w:r>
    </w:p>
    <w:p w:rsidR="0061419B" w:rsidRPr="00D6115A" w:rsidRDefault="0061419B" w:rsidP="00D6115A">
      <w:pPr>
        <w:pStyle w:val="NoSpacing"/>
        <w:rPr>
          <w:rFonts w:ascii="Times New Roman" w:hAnsi="Times New Roman"/>
          <w:b/>
        </w:rPr>
      </w:pPr>
      <w:r w:rsidRPr="00D6115A">
        <w:rPr>
          <w:rFonts w:ascii="Times New Roman" w:hAnsi="Times New Roman"/>
          <w:b/>
        </w:rPr>
        <w:t>bir alanda daha kolay yürüyebilir? Açıklayınız.</w:t>
      </w:r>
    </w:p>
    <w:p w:rsidR="0061419B" w:rsidRPr="00D6115A" w:rsidRDefault="0061419B" w:rsidP="0090225D">
      <w:pPr>
        <w:pStyle w:val="NoSpacing"/>
        <w:rPr>
          <w:rFonts w:ascii="Times New Roman" w:hAnsi="Times New Roman"/>
        </w:rPr>
      </w:pPr>
      <w:r w:rsidRPr="00D6115A">
        <w:rPr>
          <w:rFonts w:ascii="Times New Roman" w:hAnsi="Times New Roman"/>
        </w:rPr>
        <w:t>Cvp: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2A038B"/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36" o:spid="_x0000_s1045" type="#_x0000_t75" style="position:absolute;margin-left:225.5pt;margin-top:.8pt;width:265.5pt;height:128.25pt;z-index:-251655680;visibility:visible;mso-position-horizontal:right">
            <v:imagedata r:id="rId25" o:title=""/>
          </v:shape>
        </w:pict>
      </w:r>
      <w:r>
        <w:rPr>
          <w:rFonts w:ascii="Times New Roman" w:hAnsi="Times New Roman"/>
          <w:b/>
        </w:rPr>
        <w:t xml:space="preserve">16. 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Şekildeki düzenekte kırmızı ve mavi ışık filtreleri altında kitap hangi renkte görülür?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37" o:spid="_x0000_s1046" type="#_x0000_t75" style="position:absolute;margin-left:136.15pt;margin-top:.55pt;width:134.4pt;height:103.45pt;z-index:-251654656;visibility:visible">
            <v:imagedata r:id="rId26" o:title=""/>
            <w10:wrap type="square"/>
          </v:shape>
        </w:pic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17.  Element mi? Bileşik mi? …………………………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Molekül sayısı: ……………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Kaç cins atom olduğu:……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Bir moleküldeki atom sayısı: ………………………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Toplam atom sayısı: ………..</w:t>
      </w: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</w:p>
    <w:p w:rsidR="0061419B" w:rsidRDefault="0061419B" w:rsidP="0090225D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47" o:spid="_x0000_s1047" type="#_x0000_t75" style="position:absolute;margin-left:82.25pt;margin-top:1.1pt;width:122.25pt;height:104.8pt;z-index:251662848;visibility:visible;mso-position-horizontal:right;mso-position-horizontal-relative:margin">
            <v:imagedata r:id="rId27" o:title=""/>
            <w10:wrap type="square" anchorx="margin"/>
          </v:shape>
        </w:pict>
      </w: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18. Kumda en derin iz bırakan topun hangisi olabileceğini açıklayınız.</w:t>
      </w:r>
    </w:p>
    <w:p w:rsidR="0061419B" w:rsidRDefault="0061419B" w:rsidP="002A038B">
      <w:pPr>
        <w:pStyle w:val="NoSpacing"/>
        <w:rPr>
          <w:rFonts w:ascii="Times New Roman" w:hAnsi="Times New Roman"/>
        </w:rPr>
      </w:pPr>
      <w:r w:rsidRPr="00164F71">
        <w:rPr>
          <w:rFonts w:ascii="Times New Roman" w:hAnsi="Times New Roman"/>
        </w:rPr>
        <w:t>Cvp:</w:t>
      </w: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48" o:spid="_x0000_s1048" type="#_x0000_t75" style="position:absolute;margin-left:375.9pt;margin-top:.8pt;width:183.5pt;height:83.95pt;z-index:-251652608;visibility:visible;mso-position-horizontal-relative:margin">
            <v:imagedata r:id="rId28" o:title=""/>
            <w10:wrap type="square" anchorx="margin"/>
          </v:shape>
        </w:pict>
      </w:r>
      <w:r>
        <w:rPr>
          <w:rFonts w:ascii="Times New Roman" w:hAnsi="Times New Roman"/>
          <w:b/>
        </w:rPr>
        <w:t>19. Bir dağın üç ayrı noktasında barometreler ile üç farklı ölçüm yapılıyor. I, II ve III barometreleri ile hangi noktada ölçüm yapılmış olabilir?</w:t>
      </w:r>
    </w:p>
    <w:p w:rsidR="0061419B" w:rsidRDefault="0061419B" w:rsidP="002A038B">
      <w:pPr>
        <w:pStyle w:val="NoSpacing"/>
        <w:rPr>
          <w:rFonts w:ascii="Times New Roman" w:hAnsi="Times New Roman"/>
        </w:rPr>
      </w:pPr>
      <w:r w:rsidRPr="00164F71">
        <w:rPr>
          <w:rFonts w:ascii="Times New Roman" w:hAnsi="Times New Roman"/>
        </w:rPr>
        <w:t>Cvp:</w:t>
      </w: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Default="0061419B" w:rsidP="002A038B">
      <w:pPr>
        <w:pStyle w:val="NoSpacing"/>
        <w:rPr>
          <w:rFonts w:ascii="Times New Roman" w:hAnsi="Times New Roman"/>
        </w:rPr>
      </w:pPr>
    </w:p>
    <w:p w:rsidR="0061419B" w:rsidRPr="00164F71" w:rsidRDefault="0061419B" w:rsidP="002A038B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20. Aşağıdaki resimde bir kız çocuğunun aynalardaki görüntüleri verilmiştir.</w:t>
      </w: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  <w:r>
        <w:rPr>
          <w:noProof/>
        </w:rPr>
        <w:pict>
          <v:shape id="Resim 50" o:spid="_x0000_s1049" type="#_x0000_t75" style="position:absolute;margin-left:225.5pt;margin-top:2.35pt;width:265.5pt;height:99.75pt;z-index:-251650560;visibility:visible;mso-position-horizontal:right;mso-position-horizontal-relative:margin">
            <v:imagedata r:id="rId29" o:title=""/>
            <w10:wrap anchorx="margin"/>
          </v:shape>
        </w:pict>
      </w: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</w:p>
    <w:p w:rsidR="0061419B" w:rsidRDefault="0061419B" w:rsidP="002A038B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Buna göre I, II ve III numaralı ayna çeşitlerinin neler olabileceğini açıklayınız.</w:t>
      </w:r>
    </w:p>
    <w:p w:rsidR="0061419B" w:rsidRDefault="0061419B" w:rsidP="00D6115A">
      <w:pPr>
        <w:pStyle w:val="NoSpacing"/>
      </w:pPr>
      <w:r w:rsidRPr="00B45D35">
        <w:rPr>
          <w:rFonts w:ascii="Times New Roman" w:hAnsi="Times New Roman"/>
        </w:rPr>
        <w:t>Cvp:</w:t>
      </w:r>
      <w:r w:rsidRPr="00D6115A">
        <w:t xml:space="preserve"> </w:t>
      </w:r>
    </w:p>
    <w:p w:rsidR="0061419B" w:rsidRDefault="0061419B" w:rsidP="00D6115A">
      <w:pPr>
        <w:pStyle w:val="NoSpacing"/>
      </w:pPr>
    </w:p>
    <w:p w:rsidR="0061419B" w:rsidRDefault="0061419B" w:rsidP="00D6115A">
      <w:pPr>
        <w:pStyle w:val="NoSpacing"/>
      </w:pPr>
    </w:p>
    <w:p w:rsidR="0061419B" w:rsidRDefault="0061419B" w:rsidP="00D6115A">
      <w:pPr>
        <w:pStyle w:val="NoSpacing"/>
      </w:pPr>
    </w:p>
    <w:p w:rsidR="0061419B" w:rsidRDefault="0061419B" w:rsidP="00D6115A">
      <w:pPr>
        <w:pStyle w:val="NoSpacing"/>
      </w:pPr>
    </w:p>
    <w:p w:rsidR="0061419B" w:rsidRPr="00D6115A" w:rsidRDefault="0061419B" w:rsidP="00D6115A">
      <w:pPr>
        <w:pStyle w:val="NoSpacing"/>
        <w:rPr>
          <w:rFonts w:ascii="Times New Roman" w:hAnsi="Times New Roman"/>
        </w:rPr>
      </w:pPr>
      <w:r w:rsidRPr="00D6115A">
        <w:rPr>
          <w:rFonts w:ascii="Times New Roman" w:hAnsi="Times New Roman"/>
        </w:rPr>
        <w:t>Süre: 1 ders saati</w:t>
      </w:r>
      <w:r w:rsidRPr="00D6115A">
        <w:rPr>
          <w:rFonts w:ascii="Times New Roman" w:hAnsi="Times New Roman"/>
        </w:rPr>
        <w:tab/>
        <w:t xml:space="preserve">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D6115A">
        <w:rPr>
          <w:rFonts w:ascii="Times New Roman" w:hAnsi="Times New Roman"/>
        </w:rPr>
        <w:t xml:space="preserve"> BA</w:t>
      </w:r>
      <w:r>
        <w:rPr>
          <w:rFonts w:ascii="Times New Roman" w:hAnsi="Times New Roman"/>
        </w:rPr>
        <w:t xml:space="preserve">ŞARILAR                  </w:t>
      </w:r>
      <w:r w:rsidRPr="00D6115A">
        <w:rPr>
          <w:rFonts w:ascii="Times New Roman" w:hAnsi="Times New Roman"/>
        </w:rPr>
        <w:t xml:space="preserve">                                      </w:t>
      </w:r>
      <w:r w:rsidRPr="00D6115A">
        <w:rPr>
          <w:rFonts w:ascii="Times New Roman" w:hAnsi="Times New Roman"/>
        </w:rPr>
        <w:tab/>
      </w:r>
      <w:r w:rsidRPr="00D6115A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…………….</w:t>
      </w:r>
    </w:p>
    <w:p w:rsidR="0061419B" w:rsidRPr="00B45D35" w:rsidRDefault="0061419B" w:rsidP="00D6115A">
      <w:pPr>
        <w:pStyle w:val="NoSpacing"/>
        <w:ind w:left="2124" w:firstLine="708"/>
        <w:rPr>
          <w:rFonts w:ascii="Times New Roman" w:hAnsi="Times New Roman"/>
        </w:rPr>
      </w:pPr>
      <w:r w:rsidRPr="00D6115A">
        <w:rPr>
          <w:rFonts w:ascii="Times New Roman" w:hAnsi="Times New Roman"/>
        </w:rPr>
        <w:t xml:space="preserve">Fen ve Teknoloji Öğretmeni                                                                                                                                                                              </w:t>
      </w:r>
    </w:p>
    <w:sectPr w:rsidR="0061419B" w:rsidRPr="00B45D35" w:rsidSect="00DE3477">
      <w:type w:val="continuous"/>
      <w:pgSz w:w="11906" w:h="16838"/>
      <w:pgMar w:top="284" w:right="284" w:bottom="284" w:left="284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419B" w:rsidRDefault="0061419B" w:rsidP="00AD6F33">
      <w:r>
        <w:separator/>
      </w:r>
    </w:p>
  </w:endnote>
  <w:endnote w:type="continuationSeparator" w:id="0">
    <w:p w:rsidR="0061419B" w:rsidRDefault="0061419B" w:rsidP="00AD6F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?l?r ??fc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419B" w:rsidRDefault="0061419B" w:rsidP="00AD6F33">
      <w:r>
        <w:separator/>
      </w:r>
    </w:p>
  </w:footnote>
  <w:footnote w:type="continuationSeparator" w:id="0">
    <w:p w:rsidR="0061419B" w:rsidRDefault="0061419B" w:rsidP="00AD6F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33C10"/>
    <w:multiLevelType w:val="hybridMultilevel"/>
    <w:tmpl w:val="7E527B3A"/>
    <w:lvl w:ilvl="0" w:tplc="CF1C001C">
      <w:start w:val="1"/>
      <w:numFmt w:val="upperLetter"/>
      <w:lvlText w:val="%1)"/>
      <w:lvlJc w:val="left"/>
      <w:pPr>
        <w:ind w:left="249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2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9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6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3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60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8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5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250" w:hanging="180"/>
      </w:pPr>
      <w:rPr>
        <w:rFonts w:cs="Times New Roman"/>
      </w:rPr>
    </w:lvl>
  </w:abstractNum>
  <w:abstractNum w:abstractNumId="1">
    <w:nsid w:val="4EF00270"/>
    <w:multiLevelType w:val="hybridMultilevel"/>
    <w:tmpl w:val="15640556"/>
    <w:lvl w:ilvl="0" w:tplc="1B4480DC">
      <w:start w:val="1"/>
      <w:numFmt w:val="upperLetter"/>
      <w:lvlText w:val="%1)"/>
      <w:lvlJc w:val="left"/>
      <w:pPr>
        <w:ind w:left="319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535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751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  <w:rPr>
        <w:rFonts w:cs="Times New Roman"/>
      </w:rPr>
    </w:lvl>
  </w:abstractNum>
  <w:abstractNum w:abstractNumId="2">
    <w:nsid w:val="6B863456"/>
    <w:multiLevelType w:val="hybridMultilevel"/>
    <w:tmpl w:val="7E504AF8"/>
    <w:lvl w:ilvl="0" w:tplc="8486B090">
      <w:start w:val="1"/>
      <w:numFmt w:val="upperLetter"/>
      <w:lvlText w:val="%1."/>
      <w:lvlJc w:val="left"/>
      <w:pPr>
        <w:ind w:left="502" w:hanging="360"/>
      </w:pPr>
      <w:rPr>
        <w:rFonts w:cs="Times New Roman" w:hint="default"/>
        <w:b/>
        <w:i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D384235"/>
    <w:multiLevelType w:val="hybridMultilevel"/>
    <w:tmpl w:val="EB9E9266"/>
    <w:lvl w:ilvl="0" w:tplc="7D906FC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D52198C"/>
    <w:multiLevelType w:val="hybridMultilevel"/>
    <w:tmpl w:val="6C96281C"/>
    <w:lvl w:ilvl="0" w:tplc="122A1C18">
      <w:start w:val="1"/>
      <w:numFmt w:val="upperLetter"/>
      <w:lvlText w:val="%1-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6404E"/>
    <w:rsid w:val="0000528A"/>
    <w:rsid w:val="00021B60"/>
    <w:rsid w:val="00030AE1"/>
    <w:rsid w:val="00065543"/>
    <w:rsid w:val="000871F2"/>
    <w:rsid w:val="0009350D"/>
    <w:rsid w:val="000935D3"/>
    <w:rsid w:val="000F055C"/>
    <w:rsid w:val="000F10D7"/>
    <w:rsid w:val="000F6074"/>
    <w:rsid w:val="001106C0"/>
    <w:rsid w:val="001109C3"/>
    <w:rsid w:val="00134364"/>
    <w:rsid w:val="00141EEC"/>
    <w:rsid w:val="00157CEE"/>
    <w:rsid w:val="001629EB"/>
    <w:rsid w:val="0016404E"/>
    <w:rsid w:val="00164F71"/>
    <w:rsid w:val="001B154D"/>
    <w:rsid w:val="001B4570"/>
    <w:rsid w:val="001F2028"/>
    <w:rsid w:val="00200FFC"/>
    <w:rsid w:val="00201867"/>
    <w:rsid w:val="002044AE"/>
    <w:rsid w:val="00213EB9"/>
    <w:rsid w:val="00283D40"/>
    <w:rsid w:val="002919CB"/>
    <w:rsid w:val="002A038B"/>
    <w:rsid w:val="002F756B"/>
    <w:rsid w:val="002F77CE"/>
    <w:rsid w:val="0031271A"/>
    <w:rsid w:val="003428B3"/>
    <w:rsid w:val="00345A7A"/>
    <w:rsid w:val="00351864"/>
    <w:rsid w:val="00360839"/>
    <w:rsid w:val="003659F6"/>
    <w:rsid w:val="00386227"/>
    <w:rsid w:val="00391DD0"/>
    <w:rsid w:val="00393D7F"/>
    <w:rsid w:val="003B3D5D"/>
    <w:rsid w:val="003B4827"/>
    <w:rsid w:val="003C563E"/>
    <w:rsid w:val="003C7416"/>
    <w:rsid w:val="003F6EAA"/>
    <w:rsid w:val="0041026A"/>
    <w:rsid w:val="0041026D"/>
    <w:rsid w:val="00431E8F"/>
    <w:rsid w:val="00447DFA"/>
    <w:rsid w:val="00466030"/>
    <w:rsid w:val="00481C4F"/>
    <w:rsid w:val="004C2275"/>
    <w:rsid w:val="004C3CE0"/>
    <w:rsid w:val="004C6466"/>
    <w:rsid w:val="004C6731"/>
    <w:rsid w:val="004E622C"/>
    <w:rsid w:val="004F0F06"/>
    <w:rsid w:val="005100EC"/>
    <w:rsid w:val="00515383"/>
    <w:rsid w:val="005167B0"/>
    <w:rsid w:val="00527571"/>
    <w:rsid w:val="00544AEC"/>
    <w:rsid w:val="00545EB1"/>
    <w:rsid w:val="0055716C"/>
    <w:rsid w:val="00564A0B"/>
    <w:rsid w:val="0057579C"/>
    <w:rsid w:val="0058269A"/>
    <w:rsid w:val="005B2630"/>
    <w:rsid w:val="005B2D2A"/>
    <w:rsid w:val="005C7898"/>
    <w:rsid w:val="005D6332"/>
    <w:rsid w:val="005E23D4"/>
    <w:rsid w:val="005E6C9D"/>
    <w:rsid w:val="00605DC0"/>
    <w:rsid w:val="006122F3"/>
    <w:rsid w:val="0061419B"/>
    <w:rsid w:val="00624E30"/>
    <w:rsid w:val="00644ECB"/>
    <w:rsid w:val="0065018B"/>
    <w:rsid w:val="0066369A"/>
    <w:rsid w:val="006B0FED"/>
    <w:rsid w:val="006E585C"/>
    <w:rsid w:val="006F1624"/>
    <w:rsid w:val="006F3E73"/>
    <w:rsid w:val="007367C4"/>
    <w:rsid w:val="007518AA"/>
    <w:rsid w:val="0077035E"/>
    <w:rsid w:val="00773AE5"/>
    <w:rsid w:val="007A695C"/>
    <w:rsid w:val="007E16C3"/>
    <w:rsid w:val="007F26CD"/>
    <w:rsid w:val="008023F2"/>
    <w:rsid w:val="008053BF"/>
    <w:rsid w:val="00822433"/>
    <w:rsid w:val="00851A07"/>
    <w:rsid w:val="008665BC"/>
    <w:rsid w:val="0087282C"/>
    <w:rsid w:val="0089052E"/>
    <w:rsid w:val="008912AA"/>
    <w:rsid w:val="008B3E05"/>
    <w:rsid w:val="008B4254"/>
    <w:rsid w:val="008F0DCB"/>
    <w:rsid w:val="0090225D"/>
    <w:rsid w:val="009116D0"/>
    <w:rsid w:val="00933462"/>
    <w:rsid w:val="0093713B"/>
    <w:rsid w:val="00943BCD"/>
    <w:rsid w:val="00950E8B"/>
    <w:rsid w:val="00974935"/>
    <w:rsid w:val="00982407"/>
    <w:rsid w:val="009946B6"/>
    <w:rsid w:val="009D1008"/>
    <w:rsid w:val="009F0421"/>
    <w:rsid w:val="009F6A47"/>
    <w:rsid w:val="00A2017C"/>
    <w:rsid w:val="00A308A6"/>
    <w:rsid w:val="00A32921"/>
    <w:rsid w:val="00A346F0"/>
    <w:rsid w:val="00A40537"/>
    <w:rsid w:val="00A41A3F"/>
    <w:rsid w:val="00A44970"/>
    <w:rsid w:val="00A46596"/>
    <w:rsid w:val="00A47975"/>
    <w:rsid w:val="00A52DD6"/>
    <w:rsid w:val="00A8782C"/>
    <w:rsid w:val="00AA6F70"/>
    <w:rsid w:val="00AB1111"/>
    <w:rsid w:val="00AB1B1D"/>
    <w:rsid w:val="00AC3205"/>
    <w:rsid w:val="00AC45D9"/>
    <w:rsid w:val="00AD32EA"/>
    <w:rsid w:val="00AD3A02"/>
    <w:rsid w:val="00AD6F33"/>
    <w:rsid w:val="00B04257"/>
    <w:rsid w:val="00B35E57"/>
    <w:rsid w:val="00B45D35"/>
    <w:rsid w:val="00B50A10"/>
    <w:rsid w:val="00B76B04"/>
    <w:rsid w:val="00B93892"/>
    <w:rsid w:val="00B95EFC"/>
    <w:rsid w:val="00BD04FE"/>
    <w:rsid w:val="00BD25DB"/>
    <w:rsid w:val="00BE13F2"/>
    <w:rsid w:val="00BF45D6"/>
    <w:rsid w:val="00C13E5D"/>
    <w:rsid w:val="00C25B51"/>
    <w:rsid w:val="00C26677"/>
    <w:rsid w:val="00C30AF5"/>
    <w:rsid w:val="00C35B78"/>
    <w:rsid w:val="00C6025F"/>
    <w:rsid w:val="00C7377E"/>
    <w:rsid w:val="00C81676"/>
    <w:rsid w:val="00C96A9F"/>
    <w:rsid w:val="00CB0BE1"/>
    <w:rsid w:val="00CE18F6"/>
    <w:rsid w:val="00CE2331"/>
    <w:rsid w:val="00D24155"/>
    <w:rsid w:val="00D26D45"/>
    <w:rsid w:val="00D440DB"/>
    <w:rsid w:val="00D6115A"/>
    <w:rsid w:val="00D6382D"/>
    <w:rsid w:val="00D82007"/>
    <w:rsid w:val="00D83E9C"/>
    <w:rsid w:val="00D875B3"/>
    <w:rsid w:val="00DA6BBB"/>
    <w:rsid w:val="00DB54E8"/>
    <w:rsid w:val="00DC0050"/>
    <w:rsid w:val="00DC21EB"/>
    <w:rsid w:val="00DC2370"/>
    <w:rsid w:val="00DE3477"/>
    <w:rsid w:val="00E05D2A"/>
    <w:rsid w:val="00E2250A"/>
    <w:rsid w:val="00E316E6"/>
    <w:rsid w:val="00E54498"/>
    <w:rsid w:val="00E81B1F"/>
    <w:rsid w:val="00EA3C27"/>
    <w:rsid w:val="00EA62F1"/>
    <w:rsid w:val="00EA7A61"/>
    <w:rsid w:val="00EB25C9"/>
    <w:rsid w:val="00ED4E95"/>
    <w:rsid w:val="00EF43A3"/>
    <w:rsid w:val="00F037EF"/>
    <w:rsid w:val="00F07E13"/>
    <w:rsid w:val="00F22ECF"/>
    <w:rsid w:val="00F33C01"/>
    <w:rsid w:val="00F67166"/>
    <w:rsid w:val="00F9077C"/>
    <w:rsid w:val="00F91D5B"/>
    <w:rsid w:val="00F971B0"/>
    <w:rsid w:val="00FC5233"/>
    <w:rsid w:val="00FC55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4E30"/>
    <w:rPr>
      <w:rFonts w:ascii="Arial" w:eastAsia="Times New Roman" w:hAnsi="Arial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24E30"/>
    <w:pPr>
      <w:ind w:left="720"/>
      <w:contextualSpacing/>
    </w:pPr>
  </w:style>
  <w:style w:type="paragraph" w:styleId="BodyText2">
    <w:name w:val="Body Text 2"/>
    <w:basedOn w:val="Normal"/>
    <w:link w:val="BodyText2Char"/>
    <w:uiPriority w:val="99"/>
    <w:rsid w:val="00A32921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A32921"/>
    <w:rPr>
      <w:rFonts w:ascii="Times New Roman" w:hAnsi="Times New Roman" w:cs="Times New Roman"/>
      <w:sz w:val="24"/>
      <w:szCs w:val="24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6F3E7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F3E73"/>
    <w:rPr>
      <w:rFonts w:ascii="Tahoma" w:hAnsi="Tahoma" w:cs="Tahoma"/>
      <w:sz w:val="16"/>
      <w:szCs w:val="16"/>
      <w:lang w:eastAsia="tr-TR"/>
    </w:rPr>
  </w:style>
  <w:style w:type="paragraph" w:styleId="Header">
    <w:name w:val="header"/>
    <w:basedOn w:val="Normal"/>
    <w:link w:val="HeaderChar"/>
    <w:uiPriority w:val="99"/>
    <w:rsid w:val="00AD6F33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D6F33"/>
    <w:rPr>
      <w:rFonts w:ascii="Arial" w:hAnsi="Arial" w:cs="Times New Roman"/>
      <w:sz w:val="20"/>
      <w:szCs w:val="20"/>
      <w:lang w:eastAsia="tr-TR"/>
    </w:rPr>
  </w:style>
  <w:style w:type="paragraph" w:styleId="Footer">
    <w:name w:val="footer"/>
    <w:basedOn w:val="Normal"/>
    <w:link w:val="FooterChar"/>
    <w:uiPriority w:val="99"/>
    <w:rsid w:val="00AD6F33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AD6F33"/>
    <w:rPr>
      <w:rFonts w:ascii="Arial" w:hAnsi="Arial" w:cs="Times New Roman"/>
      <w:sz w:val="20"/>
      <w:szCs w:val="20"/>
      <w:lang w:eastAsia="tr-TR"/>
    </w:rPr>
  </w:style>
  <w:style w:type="table" w:styleId="TableGrid">
    <w:name w:val="Table Grid"/>
    <w:basedOn w:val="TableNormal"/>
    <w:uiPriority w:val="99"/>
    <w:rsid w:val="007F26CD"/>
    <w:rPr>
      <w:rFonts w:ascii="Times New Roman" w:eastAsia="MS Mincho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DA6BBB"/>
    <w:rPr>
      <w:rFonts w:ascii="Arial" w:eastAsia="Times New Roman" w:hAnsi="Arial"/>
      <w:sz w:val="20"/>
      <w:szCs w:val="20"/>
    </w:rPr>
  </w:style>
  <w:style w:type="paragraph" w:styleId="NormalWeb">
    <w:name w:val="Normal (Web)"/>
    <w:basedOn w:val="Normal"/>
    <w:uiPriority w:val="99"/>
    <w:semiHidden/>
    <w:rsid w:val="00A44970"/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5102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708</TotalTime>
  <Pages>2</Pages>
  <Words>419</Words>
  <Characters>2393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</dc:creator>
  <cp:keywords/>
  <dc:description/>
  <cp:lastModifiedBy>fatih</cp:lastModifiedBy>
  <cp:revision>10</cp:revision>
  <cp:lastPrinted>2016-05-23T00:12:00Z</cp:lastPrinted>
  <dcterms:created xsi:type="dcterms:W3CDTF">2016-05-22T12:10:00Z</dcterms:created>
  <dcterms:modified xsi:type="dcterms:W3CDTF">2016-05-23T18:19:00Z</dcterms:modified>
</cp:coreProperties>
</file>